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21E77" w14:textId="77777777" w:rsidR="00D654FD" w:rsidRPr="00D654FD" w:rsidRDefault="00D654FD" w:rsidP="00D654FD">
      <w:pPr>
        <w:spacing w:line="240" w:lineRule="auto"/>
        <w:rPr>
          <w:sz w:val="20"/>
        </w:rPr>
      </w:pPr>
      <w:r w:rsidRPr="00D654FD">
        <w:rPr>
          <w:sz w:val="20"/>
        </w:rPr>
        <w:t>NTNU</w:t>
      </w:r>
    </w:p>
    <w:p w14:paraId="73FA46B3" w14:textId="4347A4E1" w:rsidR="00D7129D" w:rsidRPr="00120C6C" w:rsidRDefault="00D654FD" w:rsidP="00D654FD">
      <w:r w:rsidRPr="00D654FD">
        <w:rPr>
          <w:sz w:val="20"/>
        </w:rPr>
        <w:t>v/ Gry Loftesnes</w:t>
      </w:r>
      <w:r w:rsidR="00D7129D" w:rsidRPr="00BE35B0">
        <w:tab/>
      </w:r>
      <w:r w:rsidR="00D7129D" w:rsidRPr="00BE35B0">
        <w:tab/>
      </w:r>
      <w:r w:rsidR="00D7129D" w:rsidRPr="00BE35B0">
        <w:tab/>
      </w:r>
      <w:r w:rsidR="00D7129D" w:rsidRPr="00BE35B0">
        <w:tab/>
      </w:r>
      <w:r w:rsidR="00D7129D" w:rsidRPr="00BE35B0">
        <w:tab/>
      </w:r>
      <w:r w:rsidR="00D7129D" w:rsidRPr="00BE35B0">
        <w:tab/>
      </w:r>
      <w:r w:rsidR="00D7129D" w:rsidRPr="00BE35B0">
        <w:tab/>
      </w:r>
      <w:r w:rsidR="00D7129D" w:rsidRPr="00BE35B0">
        <w:tab/>
      </w:r>
      <w:r w:rsidR="00D7129D" w:rsidRPr="00BE35B0">
        <w:tab/>
      </w:r>
    </w:p>
    <w:p w14:paraId="7E5EC64B" w14:textId="6C62DBB7" w:rsidR="00D7129D" w:rsidRPr="00FA534F" w:rsidRDefault="00644071" w:rsidP="004D5EF3">
      <w:pPr>
        <w:pStyle w:val="Tittel"/>
        <w:rPr>
          <w:sz w:val="36"/>
          <w:szCs w:val="36"/>
        </w:rPr>
      </w:pPr>
      <w:r>
        <w:rPr>
          <w:sz w:val="36"/>
          <w:szCs w:val="36"/>
        </w:rPr>
        <w:t>Søknads</w:t>
      </w:r>
      <w:r w:rsidR="00487B3D">
        <w:rPr>
          <w:sz w:val="36"/>
          <w:szCs w:val="36"/>
        </w:rPr>
        <w:t>brev</w:t>
      </w:r>
      <w:r w:rsidR="000921FB" w:rsidRPr="00FA534F">
        <w:rPr>
          <w:sz w:val="36"/>
          <w:szCs w:val="36"/>
        </w:rPr>
        <w:t>–</w:t>
      </w:r>
      <w:r w:rsidR="00545E83" w:rsidRPr="00FA534F">
        <w:rPr>
          <w:sz w:val="36"/>
          <w:szCs w:val="36"/>
        </w:rPr>
        <w:t xml:space="preserve"> </w:t>
      </w:r>
      <w:r w:rsidR="00582267" w:rsidRPr="00FA534F">
        <w:rPr>
          <w:sz w:val="36"/>
          <w:szCs w:val="36"/>
        </w:rPr>
        <w:t>kvalifi</w:t>
      </w:r>
      <w:r w:rsidR="00CE7C74">
        <w:rPr>
          <w:sz w:val="36"/>
          <w:szCs w:val="36"/>
        </w:rPr>
        <w:t>kasjons</w:t>
      </w:r>
      <w:r w:rsidR="00545E83" w:rsidRPr="00FA534F">
        <w:rPr>
          <w:sz w:val="36"/>
          <w:szCs w:val="36"/>
        </w:rPr>
        <w:t>fasen</w:t>
      </w:r>
      <w:r w:rsidR="00FA534F" w:rsidRPr="00FA534F">
        <w:rPr>
          <w:sz w:val="36"/>
          <w:szCs w:val="36"/>
        </w:rPr>
        <w:t xml:space="preserve"> </w:t>
      </w:r>
      <w:r w:rsidR="00FA534F">
        <w:rPr>
          <w:sz w:val="36"/>
          <w:szCs w:val="36"/>
        </w:rPr>
        <w:t xml:space="preserve">- </w:t>
      </w:r>
      <w:r w:rsidR="000921FB" w:rsidRPr="00FA534F">
        <w:rPr>
          <w:sz w:val="36"/>
          <w:szCs w:val="36"/>
        </w:rPr>
        <w:t>trinn1</w:t>
      </w:r>
    </w:p>
    <w:p w14:paraId="14EA2CBA" w14:textId="08B3F042" w:rsidR="00D7129D" w:rsidRDefault="00F8340E" w:rsidP="00061461">
      <w:r w:rsidRPr="00F8340E">
        <w:t>De</w:t>
      </w:r>
      <w:r w:rsidR="00EF5064">
        <w:t xml:space="preserve">tte </w:t>
      </w:r>
      <w:r w:rsidR="00741789">
        <w:t>s</w:t>
      </w:r>
      <w:r w:rsidR="00EF5064">
        <w:t xml:space="preserve">vardokumentet </w:t>
      </w:r>
      <w:r w:rsidR="00BD78E8">
        <w:rPr>
          <w:u w:val="single"/>
        </w:rPr>
        <w:t>skal</w:t>
      </w:r>
      <w:r w:rsidRPr="00F8340E">
        <w:t xml:space="preserve"> returneres </w:t>
      </w:r>
      <w:r w:rsidR="007806C0">
        <w:t xml:space="preserve">signert og </w:t>
      </w:r>
      <w:r w:rsidRPr="00F8340E">
        <w:t>i utfylt stand til oppdragsgiver via</w:t>
      </w:r>
      <w:r>
        <w:t xml:space="preserve"> KGV</w:t>
      </w:r>
      <w:r w:rsidR="00EF5064">
        <w:t>, som en del av</w:t>
      </w:r>
      <w:r w:rsidR="005D19E5">
        <w:t xml:space="preserve"> </w:t>
      </w:r>
      <w:r w:rsidR="00582267">
        <w:t>kvalifikasjonssøknaden</w:t>
      </w:r>
      <w:r w:rsidRPr="00F8340E">
        <w:t xml:space="preserve">. </w:t>
      </w:r>
    </w:p>
    <w:p w14:paraId="2308DE1F" w14:textId="77777777" w:rsidR="00F8340E" w:rsidRPr="00120C6C" w:rsidRDefault="00F8340E" w:rsidP="00061461"/>
    <w:p w14:paraId="5C4E53BA" w14:textId="22E21A11" w:rsidR="005147CD" w:rsidRPr="00741789" w:rsidRDefault="00FF7C14" w:rsidP="00061461">
      <w:r w:rsidRPr="00B13EC2">
        <w:t xml:space="preserve">Vi leverer med dette </w:t>
      </w:r>
      <w:r w:rsidR="00582267">
        <w:t xml:space="preserve">søknad om deltaking </w:t>
      </w:r>
      <w:r w:rsidR="0094277F">
        <w:t xml:space="preserve">i </w:t>
      </w:r>
      <w:r w:rsidR="00F81832" w:rsidRPr="00B13EC2">
        <w:t>konkurranse</w:t>
      </w:r>
      <w:r w:rsidR="00545E83">
        <w:t xml:space="preserve"> </w:t>
      </w:r>
      <w:r w:rsidR="00F20A6B">
        <w:t>om stoffkartotek og eksponeringsregister for NTNU.</w:t>
      </w:r>
    </w:p>
    <w:p w14:paraId="1C8C4072" w14:textId="69FA3937" w:rsidR="00A72694" w:rsidRPr="00061461" w:rsidRDefault="00AF37FA" w:rsidP="00061461">
      <w:pPr>
        <w:pStyle w:val="Overskrift1"/>
      </w:pPr>
      <w:r w:rsidRPr="00061461">
        <w:t>Tilbyders kontaktinformasjon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945"/>
      </w:tblGrid>
      <w:tr w:rsidR="00A72694" w:rsidRPr="00120C6C" w14:paraId="025A6546" w14:textId="77777777" w:rsidTr="00FE787A">
        <w:tc>
          <w:tcPr>
            <w:tcW w:w="2405" w:type="dxa"/>
          </w:tcPr>
          <w:p w14:paraId="188FE7AA" w14:textId="77777777" w:rsidR="00A72694" w:rsidRPr="00120C6C" w:rsidRDefault="00A72694" w:rsidP="00A72694">
            <w:pPr>
              <w:rPr>
                <w:b/>
              </w:rPr>
            </w:pPr>
            <w:r w:rsidRPr="00120C6C">
              <w:rPr>
                <w:b/>
              </w:rPr>
              <w:t>Navn tilbyder:</w:t>
            </w:r>
          </w:p>
        </w:tc>
        <w:tc>
          <w:tcPr>
            <w:tcW w:w="6945" w:type="dxa"/>
          </w:tcPr>
          <w:p w14:paraId="63B71981" w14:textId="77777777" w:rsidR="00A72694" w:rsidRPr="00120C6C" w:rsidRDefault="00AA6279" w:rsidP="00A72694">
            <w:r w:rsidRPr="00120C6C">
              <w:rPr>
                <w:highlight w:val="yellow"/>
              </w:rPr>
              <w:t>[Sett inn navn]</w:t>
            </w:r>
          </w:p>
        </w:tc>
      </w:tr>
      <w:tr w:rsidR="00A72694" w:rsidRPr="00120C6C" w14:paraId="69BD9FF5" w14:textId="77777777" w:rsidTr="00FE787A">
        <w:tc>
          <w:tcPr>
            <w:tcW w:w="2405" w:type="dxa"/>
          </w:tcPr>
          <w:p w14:paraId="60EBE81F" w14:textId="77777777" w:rsidR="00A72694" w:rsidRPr="00120C6C" w:rsidRDefault="00A72694" w:rsidP="00A72694">
            <w:pPr>
              <w:rPr>
                <w:b/>
              </w:rPr>
            </w:pPr>
            <w:r w:rsidRPr="00120C6C">
              <w:rPr>
                <w:b/>
              </w:rPr>
              <w:t>Organisasjonsnummer:</w:t>
            </w:r>
          </w:p>
        </w:tc>
        <w:tc>
          <w:tcPr>
            <w:tcW w:w="6945" w:type="dxa"/>
          </w:tcPr>
          <w:p w14:paraId="5534E838" w14:textId="77777777" w:rsidR="00A72694" w:rsidRPr="00120C6C" w:rsidRDefault="00AA6279" w:rsidP="00A72694">
            <w:r w:rsidRPr="00120C6C">
              <w:rPr>
                <w:highlight w:val="yellow"/>
              </w:rPr>
              <w:t>[Sett inn organisasjonsnr.]</w:t>
            </w:r>
          </w:p>
        </w:tc>
      </w:tr>
      <w:tr w:rsidR="00A72694" w:rsidRPr="00120C6C" w14:paraId="32FE5845" w14:textId="77777777" w:rsidTr="00FE787A">
        <w:tc>
          <w:tcPr>
            <w:tcW w:w="2405" w:type="dxa"/>
          </w:tcPr>
          <w:p w14:paraId="2AAE5E42" w14:textId="77777777" w:rsidR="00A72694" w:rsidRPr="00120C6C" w:rsidRDefault="00A72694" w:rsidP="00A72694">
            <w:pPr>
              <w:rPr>
                <w:b/>
              </w:rPr>
            </w:pPr>
            <w:r w:rsidRPr="00120C6C">
              <w:rPr>
                <w:b/>
              </w:rPr>
              <w:t>Adresse:</w:t>
            </w:r>
          </w:p>
        </w:tc>
        <w:tc>
          <w:tcPr>
            <w:tcW w:w="6945" w:type="dxa"/>
          </w:tcPr>
          <w:p w14:paraId="7E62E529" w14:textId="77777777" w:rsidR="00A72694" w:rsidRPr="00120C6C" w:rsidRDefault="00AA6279" w:rsidP="00A72694">
            <w:r w:rsidRPr="00120C6C">
              <w:rPr>
                <w:highlight w:val="yellow"/>
              </w:rPr>
              <w:t>[Sett inn postadresse]</w:t>
            </w:r>
          </w:p>
        </w:tc>
      </w:tr>
      <w:tr w:rsidR="00A72694" w:rsidRPr="00120C6C" w14:paraId="0AA887F9" w14:textId="77777777" w:rsidTr="00FE787A">
        <w:tc>
          <w:tcPr>
            <w:tcW w:w="2405" w:type="dxa"/>
          </w:tcPr>
          <w:p w14:paraId="628D2B00" w14:textId="77777777" w:rsidR="00A72694" w:rsidRPr="00120C6C" w:rsidRDefault="00A72694" w:rsidP="00A72694">
            <w:pPr>
              <w:rPr>
                <w:b/>
              </w:rPr>
            </w:pPr>
            <w:r w:rsidRPr="00120C6C">
              <w:rPr>
                <w:b/>
              </w:rPr>
              <w:t>Postnr. og poststed:</w:t>
            </w:r>
          </w:p>
        </w:tc>
        <w:tc>
          <w:tcPr>
            <w:tcW w:w="6945" w:type="dxa"/>
          </w:tcPr>
          <w:p w14:paraId="5CB79A55" w14:textId="77777777" w:rsidR="00A72694" w:rsidRPr="00120C6C" w:rsidRDefault="00AA6279" w:rsidP="00AA6279">
            <w:r w:rsidRPr="00120C6C">
              <w:rPr>
                <w:highlight w:val="yellow"/>
              </w:rPr>
              <w:t>[Sett inn postnummer og sted]</w:t>
            </w:r>
          </w:p>
        </w:tc>
      </w:tr>
      <w:tr w:rsidR="00A72694" w:rsidRPr="00120C6C" w14:paraId="64F4853D" w14:textId="77777777" w:rsidTr="00FE787A">
        <w:tc>
          <w:tcPr>
            <w:tcW w:w="2405" w:type="dxa"/>
          </w:tcPr>
          <w:p w14:paraId="7E750DCE" w14:textId="77777777" w:rsidR="00A72694" w:rsidRPr="00120C6C" w:rsidRDefault="00A72694" w:rsidP="00A72694">
            <w:pPr>
              <w:rPr>
                <w:b/>
              </w:rPr>
            </w:pPr>
            <w:r w:rsidRPr="00120C6C">
              <w:rPr>
                <w:b/>
              </w:rPr>
              <w:t>Kontaktperson:</w:t>
            </w:r>
          </w:p>
        </w:tc>
        <w:tc>
          <w:tcPr>
            <w:tcW w:w="6945" w:type="dxa"/>
          </w:tcPr>
          <w:p w14:paraId="6B9F9A6F" w14:textId="77777777" w:rsidR="00A72694" w:rsidRPr="00120C6C" w:rsidRDefault="00AA6279" w:rsidP="00A72694">
            <w:r w:rsidRPr="00120C6C">
              <w:rPr>
                <w:highlight w:val="yellow"/>
              </w:rPr>
              <w:t>[Sett inn navn på kontaktperson for tilbudet]</w:t>
            </w:r>
          </w:p>
        </w:tc>
      </w:tr>
      <w:tr w:rsidR="00A72694" w:rsidRPr="00120C6C" w14:paraId="6FB91AC3" w14:textId="77777777" w:rsidTr="00FE787A">
        <w:tc>
          <w:tcPr>
            <w:tcW w:w="2405" w:type="dxa"/>
          </w:tcPr>
          <w:p w14:paraId="13A86B2D" w14:textId="77777777" w:rsidR="00A72694" w:rsidRPr="00120C6C" w:rsidRDefault="00A72694" w:rsidP="00A72694">
            <w:pPr>
              <w:rPr>
                <w:b/>
              </w:rPr>
            </w:pPr>
            <w:r w:rsidRPr="00120C6C">
              <w:rPr>
                <w:b/>
              </w:rPr>
              <w:t>Telefonnummer</w:t>
            </w:r>
          </w:p>
        </w:tc>
        <w:tc>
          <w:tcPr>
            <w:tcW w:w="6945" w:type="dxa"/>
          </w:tcPr>
          <w:p w14:paraId="3F24540C" w14:textId="77777777" w:rsidR="00A72694" w:rsidRPr="00120C6C" w:rsidRDefault="00AA6279" w:rsidP="00AA6279">
            <w:r w:rsidRPr="00120C6C">
              <w:rPr>
                <w:highlight w:val="yellow"/>
              </w:rPr>
              <w:t>[Sett inn direkte telefonnummer til kontaktperson]</w:t>
            </w:r>
          </w:p>
        </w:tc>
      </w:tr>
      <w:tr w:rsidR="00A72694" w:rsidRPr="00120C6C" w14:paraId="32635CD4" w14:textId="77777777" w:rsidTr="00FE787A">
        <w:tc>
          <w:tcPr>
            <w:tcW w:w="2405" w:type="dxa"/>
          </w:tcPr>
          <w:p w14:paraId="2B4492D8" w14:textId="77777777" w:rsidR="00A72694" w:rsidRPr="00120C6C" w:rsidRDefault="00A72694" w:rsidP="00A72694">
            <w:pPr>
              <w:rPr>
                <w:b/>
              </w:rPr>
            </w:pPr>
            <w:r w:rsidRPr="00120C6C">
              <w:rPr>
                <w:b/>
              </w:rPr>
              <w:t>E-post:</w:t>
            </w:r>
          </w:p>
        </w:tc>
        <w:tc>
          <w:tcPr>
            <w:tcW w:w="6945" w:type="dxa"/>
          </w:tcPr>
          <w:p w14:paraId="00C22072" w14:textId="77777777" w:rsidR="00A72694" w:rsidRPr="00120C6C" w:rsidRDefault="00AA6279" w:rsidP="00A72694">
            <w:r w:rsidRPr="00120C6C">
              <w:rPr>
                <w:highlight w:val="yellow"/>
              </w:rPr>
              <w:t>[Sett inn e-post til kontaktperson]</w:t>
            </w:r>
          </w:p>
        </w:tc>
      </w:tr>
    </w:tbl>
    <w:p w14:paraId="0CD72E97" w14:textId="47939690" w:rsidR="0088694C" w:rsidRDefault="00821B7F" w:rsidP="00741789">
      <w:pPr>
        <w:pStyle w:val="Overskrift1"/>
      </w:pPr>
      <w:r>
        <w:t>Søknadens</w:t>
      </w:r>
      <w:r w:rsidRPr="005147CD">
        <w:t xml:space="preserve"> </w:t>
      </w:r>
      <w:r w:rsidR="00121337" w:rsidRPr="005147CD">
        <w:t>innhold</w:t>
      </w:r>
    </w:p>
    <w:p w14:paraId="6EDDD1E6" w14:textId="2575EFC0" w:rsidR="00CC5DE0" w:rsidRPr="00CC5DE0" w:rsidRDefault="00641811" w:rsidP="00FE787A">
      <w:pPr>
        <w:pStyle w:val="Overskrift2"/>
      </w:pPr>
      <w:r>
        <w:t>Obligatorisk</w:t>
      </w:r>
      <w:r w:rsidR="00AC0D49">
        <w:tab/>
      </w:r>
    </w:p>
    <w:p w14:paraId="1952EDF7" w14:textId="2586951E" w:rsidR="00EF5064" w:rsidRPr="00121337" w:rsidRDefault="00821B7F" w:rsidP="00121337">
      <w:r>
        <w:t xml:space="preserve">Søknaden </w:t>
      </w:r>
      <w:r w:rsidR="00EF5064">
        <w:t>består av følgende dokumenter:</w:t>
      </w:r>
      <w:r w:rsidR="00EF5064">
        <w:tab/>
        <w:t xml:space="preserve">         </w:t>
      </w:r>
      <w:r w:rsidR="00EF5064">
        <w:tab/>
      </w:r>
      <w:r w:rsidR="00EF5064">
        <w:tab/>
      </w:r>
      <w:r w:rsidR="00EF5064">
        <w:tab/>
      </w:r>
      <w:r w:rsidR="00E7045E">
        <w:tab/>
      </w:r>
    </w:p>
    <w:p w14:paraId="20D384F1" w14:textId="77777777" w:rsidR="00EF5064" w:rsidRDefault="00EF5064" w:rsidP="0012133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="00821B7F" w:rsidRPr="00821B7F" w14:paraId="2005C2E5" w14:textId="77777777" w:rsidTr="00FE787A">
        <w:tc>
          <w:tcPr>
            <w:tcW w:w="8217" w:type="dxa"/>
            <w:shd w:val="clear" w:color="auto" w:fill="D9D9D9" w:themeFill="background1" w:themeFillShade="D9"/>
          </w:tcPr>
          <w:p w14:paraId="1BA02E5A" w14:textId="0305239D" w:rsidR="00821B7F" w:rsidRPr="00FE787A" w:rsidRDefault="00821B7F" w:rsidP="00121337">
            <w:pPr>
              <w:rPr>
                <w:b/>
                <w:bCs/>
              </w:rPr>
            </w:pPr>
            <w:r w:rsidRPr="00FE787A">
              <w:rPr>
                <w:b/>
                <w:bCs/>
              </w:rPr>
              <w:t>Dokument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B1F04BD" w14:textId="08184650" w:rsidR="00821B7F" w:rsidRPr="00FE787A" w:rsidRDefault="00821B7F" w:rsidP="00121337">
            <w:pPr>
              <w:rPr>
                <w:b/>
                <w:bCs/>
              </w:rPr>
            </w:pPr>
            <w:r w:rsidRPr="00FE787A">
              <w:rPr>
                <w:b/>
                <w:bCs/>
              </w:rPr>
              <w:t>Kryss av</w:t>
            </w:r>
          </w:p>
        </w:tc>
      </w:tr>
      <w:tr w:rsidR="00821B7F" w14:paraId="6B8DFEF3" w14:textId="77777777" w:rsidTr="00FE787A">
        <w:tc>
          <w:tcPr>
            <w:tcW w:w="8217" w:type="dxa"/>
          </w:tcPr>
          <w:p w14:paraId="181284F7" w14:textId="55FBFD38" w:rsidR="00821B7F" w:rsidRDefault="00821B7F" w:rsidP="00821B7F">
            <w:r>
              <w:t>Tilbyders avvik - lever utfylt mal dersom aktuelt</w:t>
            </w:r>
          </w:p>
        </w:tc>
        <w:tc>
          <w:tcPr>
            <w:tcW w:w="1133" w:type="dxa"/>
          </w:tcPr>
          <w:p w14:paraId="1983ACEF" w14:textId="115B4E20" w:rsidR="00821B7F" w:rsidRDefault="008405AE" w:rsidP="00FE787A">
            <w:pPr>
              <w:jc w:val="center"/>
            </w:pPr>
            <w:sdt>
              <w:sdtPr>
                <w:id w:val="978585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B7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</w:tr>
      <w:tr w:rsidR="00821B7F" w14:paraId="0048C175" w14:textId="77777777" w:rsidTr="00FE787A">
        <w:tc>
          <w:tcPr>
            <w:tcW w:w="8217" w:type="dxa"/>
          </w:tcPr>
          <w:p w14:paraId="417A9DF9" w14:textId="3BE21764" w:rsidR="00821B7F" w:rsidRDefault="00821B7F" w:rsidP="00821B7F">
            <w:r>
              <w:t xml:space="preserve">ESPD (i </w:t>
            </w:r>
            <w:proofErr w:type="spellStart"/>
            <w:r>
              <w:t>pdf</w:t>
            </w:r>
            <w:proofErr w:type="spellEnd"/>
            <w:r>
              <w:t>)</w:t>
            </w:r>
          </w:p>
        </w:tc>
        <w:tc>
          <w:tcPr>
            <w:tcW w:w="1133" w:type="dxa"/>
          </w:tcPr>
          <w:p w14:paraId="180B304D" w14:textId="3F98AE1A" w:rsidR="00821B7F" w:rsidRDefault="008405AE" w:rsidP="00FE787A">
            <w:pPr>
              <w:jc w:val="center"/>
            </w:pPr>
            <w:sdt>
              <w:sdtPr>
                <w:id w:val="-1194839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B7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</w:tr>
      <w:tr w:rsidR="00821B7F" w14:paraId="697B2B5B" w14:textId="77777777" w:rsidTr="00FE787A">
        <w:tc>
          <w:tcPr>
            <w:tcW w:w="8217" w:type="dxa"/>
          </w:tcPr>
          <w:p w14:paraId="5E05C796" w14:textId="77777777" w:rsidR="00821B7F" w:rsidRDefault="00821B7F" w:rsidP="00821B7F">
            <w:r>
              <w:t xml:space="preserve">ESPD - underleverandør </w:t>
            </w:r>
          </w:p>
          <w:p w14:paraId="023263EC" w14:textId="152A71B8" w:rsidR="00821B7F" w:rsidRDefault="00821B7F" w:rsidP="00821B7F">
            <w:r>
              <w:t>(fylles kun ut og leveres dersom det benyttes underleverandør til å oppfylle kvalifikasjonskravene, sammen med forpliktelseserklæring)</w:t>
            </w:r>
          </w:p>
        </w:tc>
        <w:tc>
          <w:tcPr>
            <w:tcW w:w="1133" w:type="dxa"/>
          </w:tcPr>
          <w:p w14:paraId="623013F9" w14:textId="7B00BBE5" w:rsidR="00821B7F" w:rsidRDefault="008405AE" w:rsidP="00FE787A">
            <w:pPr>
              <w:jc w:val="center"/>
            </w:pPr>
            <w:sdt>
              <w:sdtPr>
                <w:id w:val="113877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502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21B7F" w14:paraId="20440A7B" w14:textId="77777777" w:rsidTr="00FE787A">
        <w:tc>
          <w:tcPr>
            <w:tcW w:w="8217" w:type="dxa"/>
          </w:tcPr>
          <w:p w14:paraId="353B4243" w14:textId="6B93ECCE" w:rsidR="00821B7F" w:rsidRDefault="00821B7F" w:rsidP="00821B7F">
            <w:r>
              <w:t>Forpliktelseserklæringer fra evt. underentreprenør(er) som bidrar til å oppfylle kvalifikasjonskravene)</w:t>
            </w:r>
            <w:r w:rsidR="006B11FC">
              <w:t xml:space="preserve">. Se </w:t>
            </w:r>
            <w:r w:rsidR="00362175">
              <w:t>K</w:t>
            </w:r>
            <w:r w:rsidR="006B11FC">
              <w:t>onkurranse</w:t>
            </w:r>
            <w:r w:rsidR="00362175">
              <w:t>regler punkt 4.</w:t>
            </w:r>
          </w:p>
        </w:tc>
        <w:tc>
          <w:tcPr>
            <w:tcW w:w="1133" w:type="dxa"/>
          </w:tcPr>
          <w:p w14:paraId="3D69D603" w14:textId="0EEE70B1" w:rsidR="00821B7F" w:rsidRDefault="008405AE" w:rsidP="00FE787A">
            <w:pPr>
              <w:jc w:val="center"/>
            </w:pPr>
            <w:sdt>
              <w:sdtPr>
                <w:id w:val="1229810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B7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</w:tr>
      <w:tr w:rsidR="00821B7F" w14:paraId="366B811C" w14:textId="77777777" w:rsidTr="00FE787A">
        <w:tc>
          <w:tcPr>
            <w:tcW w:w="8217" w:type="dxa"/>
          </w:tcPr>
          <w:p w14:paraId="6D52DEE8" w14:textId="03E68F48" w:rsidR="00821B7F" w:rsidRDefault="00821B7F" w:rsidP="00821B7F">
            <w:r>
              <w:t>Skatteattest</w:t>
            </w:r>
          </w:p>
        </w:tc>
        <w:tc>
          <w:tcPr>
            <w:tcW w:w="1133" w:type="dxa"/>
          </w:tcPr>
          <w:p w14:paraId="1F3E5C66" w14:textId="5483F2A5" w:rsidR="00821B7F" w:rsidRDefault="008405AE" w:rsidP="00FE787A">
            <w:pPr>
              <w:jc w:val="center"/>
            </w:pPr>
            <w:sdt>
              <w:sdtPr>
                <w:id w:val="-760064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B7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</w:tr>
      <w:tr w:rsidR="00821B7F" w14:paraId="11CF48C4" w14:textId="77777777" w:rsidTr="00FE787A">
        <w:tc>
          <w:tcPr>
            <w:tcW w:w="8217" w:type="dxa"/>
          </w:tcPr>
          <w:p w14:paraId="5544D0A9" w14:textId="00D08975" w:rsidR="00821B7F" w:rsidRDefault="00821B7F" w:rsidP="00821B7F">
            <w:r w:rsidRPr="00F76AA2">
              <w:t xml:space="preserve">Dokumentasjon </w:t>
            </w:r>
            <w:r w:rsidR="00DA64AC">
              <w:t xml:space="preserve">leverandørens </w:t>
            </w:r>
            <w:r w:rsidR="00DA64AC" w:rsidRPr="00BD4001">
              <w:t>registrering, autorisasjon mv</w:t>
            </w:r>
            <w:r w:rsidR="00505AC7">
              <w:t xml:space="preserve">., jf. konkurransebestemmelsene pkt. </w:t>
            </w:r>
            <w:r w:rsidR="00DE373B">
              <w:t>4.</w:t>
            </w:r>
            <w:r w:rsidR="007C63FB">
              <w:t>1</w:t>
            </w:r>
          </w:p>
        </w:tc>
        <w:tc>
          <w:tcPr>
            <w:tcW w:w="1133" w:type="dxa"/>
          </w:tcPr>
          <w:p w14:paraId="4C05B3CB" w14:textId="4BD46C65" w:rsidR="00821B7F" w:rsidRDefault="008405AE" w:rsidP="00FE787A">
            <w:pPr>
              <w:jc w:val="center"/>
            </w:pPr>
            <w:sdt>
              <w:sdtPr>
                <w:id w:val="193200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B7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</w:tr>
      <w:tr w:rsidR="00821B7F" w14:paraId="227CF031" w14:textId="77777777" w:rsidTr="00FE787A">
        <w:tc>
          <w:tcPr>
            <w:tcW w:w="8217" w:type="dxa"/>
          </w:tcPr>
          <w:p w14:paraId="58274EC2" w14:textId="40B0FBCA" w:rsidR="00821B7F" w:rsidRDefault="00821B7F" w:rsidP="00821B7F">
            <w:r w:rsidRPr="00F76AA2">
              <w:t xml:space="preserve">Dokumentasjon </w:t>
            </w:r>
            <w:r w:rsidR="00DE373B">
              <w:t>leverandørens økonomiske og finansielle kapasitet, jf. konkurransebestemmelsene pkt. 4.</w:t>
            </w:r>
            <w:r w:rsidR="007C63FB">
              <w:t>2</w:t>
            </w:r>
          </w:p>
        </w:tc>
        <w:tc>
          <w:tcPr>
            <w:tcW w:w="1133" w:type="dxa"/>
          </w:tcPr>
          <w:p w14:paraId="77055438" w14:textId="3570BE09" w:rsidR="00821B7F" w:rsidRDefault="008405AE" w:rsidP="00FE787A">
            <w:pPr>
              <w:jc w:val="center"/>
            </w:pPr>
            <w:sdt>
              <w:sdtPr>
                <w:id w:val="-16709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1B7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</w:tr>
      <w:tr w:rsidR="00DE373B" w14:paraId="23D80CE4" w14:textId="77777777" w:rsidTr="00FE787A">
        <w:tc>
          <w:tcPr>
            <w:tcW w:w="8217" w:type="dxa"/>
          </w:tcPr>
          <w:p w14:paraId="1D8509BB" w14:textId="0967EDE7" w:rsidR="00DE373B" w:rsidRPr="00F76AA2" w:rsidRDefault="00DE373B" w:rsidP="00DE373B">
            <w:r w:rsidRPr="00F76AA2">
              <w:t xml:space="preserve">Dokumentasjon </w:t>
            </w:r>
            <w:r>
              <w:t>leverandørens tekniske og faglige kvalifikasjoner, jf. konkurransebestemmelsene pkt. 4.</w:t>
            </w:r>
            <w:r w:rsidR="007C63FB">
              <w:t>3</w:t>
            </w:r>
            <w:r w:rsidR="002616D7">
              <w:t xml:space="preserve"> - krav til erfaring</w:t>
            </w:r>
          </w:p>
        </w:tc>
        <w:tc>
          <w:tcPr>
            <w:tcW w:w="1133" w:type="dxa"/>
          </w:tcPr>
          <w:p w14:paraId="13D314F7" w14:textId="34F11E9B" w:rsidR="00DE373B" w:rsidRPr="004314D0" w:rsidRDefault="008405AE" w:rsidP="00DE373B">
            <w:pPr>
              <w:jc w:val="center"/>
            </w:pPr>
            <w:sdt>
              <w:sdtPr>
                <w:id w:val="-61874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73B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</w:tr>
      <w:tr w:rsidR="007C63FB" w14:paraId="5D51B8C4" w14:textId="77777777" w:rsidTr="00FE787A">
        <w:tc>
          <w:tcPr>
            <w:tcW w:w="8217" w:type="dxa"/>
          </w:tcPr>
          <w:p w14:paraId="47F140FD" w14:textId="0B23FE1D" w:rsidR="007C63FB" w:rsidRPr="00F76AA2" w:rsidRDefault="007C63FB" w:rsidP="007C63FB">
            <w:r w:rsidRPr="00F76AA2">
              <w:t xml:space="preserve">Dokumentasjon </w:t>
            </w:r>
            <w:r>
              <w:t>leverandørens tekniske og faglige kvalifikasjoner, jf. konkurransebestemmelsene pkt. 4.3 - krav til ledelsessystem for informasjonssikkerhet</w:t>
            </w:r>
          </w:p>
        </w:tc>
        <w:tc>
          <w:tcPr>
            <w:tcW w:w="1133" w:type="dxa"/>
          </w:tcPr>
          <w:p w14:paraId="0D56FDC2" w14:textId="5850D48D" w:rsidR="007C63FB" w:rsidRDefault="008405AE" w:rsidP="007C63FB">
            <w:pPr>
              <w:jc w:val="center"/>
            </w:pPr>
            <w:sdt>
              <w:sdtPr>
                <w:id w:val="369039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3FB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</w:tr>
      <w:tr w:rsidR="007C63FB" w14:paraId="671A772E" w14:textId="77777777" w:rsidTr="00FE787A">
        <w:tc>
          <w:tcPr>
            <w:tcW w:w="8217" w:type="dxa"/>
          </w:tcPr>
          <w:p w14:paraId="5D8501BA" w14:textId="29B3ED09" w:rsidR="007C63FB" w:rsidRPr="00F76AA2" w:rsidRDefault="007C63FB" w:rsidP="007C63FB">
            <w:r w:rsidRPr="00F76AA2">
              <w:t xml:space="preserve">Dokumentasjon </w:t>
            </w:r>
            <w:r w:rsidR="006B11FC">
              <w:t xml:space="preserve">krav til kvalitetsstyringssystem, </w:t>
            </w:r>
            <w:r>
              <w:t xml:space="preserve">jf. konkurransebestemmelsene pkt. 4.4  </w:t>
            </w:r>
          </w:p>
        </w:tc>
        <w:tc>
          <w:tcPr>
            <w:tcW w:w="1133" w:type="dxa"/>
          </w:tcPr>
          <w:p w14:paraId="52A034E8" w14:textId="4C216475" w:rsidR="007C63FB" w:rsidRPr="004314D0" w:rsidRDefault="008405AE" w:rsidP="007C63FB">
            <w:pPr>
              <w:jc w:val="center"/>
            </w:pPr>
            <w:sdt>
              <w:sdtPr>
                <w:id w:val="111355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3FB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</w:tr>
      <w:tr w:rsidR="007C63FB" w14:paraId="6A6A1227" w14:textId="77777777" w:rsidTr="00FE787A">
        <w:tc>
          <w:tcPr>
            <w:tcW w:w="8217" w:type="dxa"/>
          </w:tcPr>
          <w:p w14:paraId="4E13E858" w14:textId="58A3BD96" w:rsidR="007C63FB" w:rsidRPr="00F76AA2" w:rsidRDefault="007C63FB" w:rsidP="007C63FB">
            <w:r w:rsidRPr="00F76AA2">
              <w:lastRenderedPageBreak/>
              <w:t xml:space="preserve">Dokumentasjon </w:t>
            </w:r>
            <w:r w:rsidR="006B11FC">
              <w:t xml:space="preserve">krav til miljøledelsessystem, </w:t>
            </w:r>
            <w:r>
              <w:t xml:space="preserve">jf. konkurransebestemmelsene pkt. 4.4 </w:t>
            </w:r>
          </w:p>
        </w:tc>
        <w:tc>
          <w:tcPr>
            <w:tcW w:w="1133" w:type="dxa"/>
          </w:tcPr>
          <w:p w14:paraId="6CC55C12" w14:textId="38DB9845" w:rsidR="007C63FB" w:rsidRDefault="008405AE" w:rsidP="007C63FB">
            <w:pPr>
              <w:jc w:val="center"/>
            </w:pPr>
            <w:sdt>
              <w:sdtPr>
                <w:id w:val="-484711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3FB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</w:tr>
    </w:tbl>
    <w:p w14:paraId="19E29049" w14:textId="2942D661" w:rsidR="00821B7F" w:rsidRDefault="00DE373B" w:rsidP="00DE373B">
      <w:pPr>
        <w:pStyle w:val="Overskrift2"/>
      </w:pPr>
      <w:r>
        <w:t xml:space="preserve">Ved </w:t>
      </w:r>
      <w:r w:rsidR="004D5EF3">
        <w:t>støtte fra</w:t>
      </w:r>
      <w:r>
        <w:t xml:space="preserve"> underleverandører</w:t>
      </w:r>
      <w:r w:rsidR="004D5EF3">
        <w:t xml:space="preserve"> for oppfyllelse av kvalifikasjonskrav</w:t>
      </w:r>
    </w:p>
    <w:p w14:paraId="2D439BAA" w14:textId="381AF88C" w:rsidR="00DE373B" w:rsidRDefault="00CA27F9" w:rsidP="00CA27F9">
      <w:pPr>
        <w:pStyle w:val="Overskrift3"/>
      </w:pPr>
      <w:r>
        <w:t>Navn underleverandører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5094"/>
        <w:gridCol w:w="4256"/>
      </w:tblGrid>
      <w:tr w:rsidR="00BA671B" w:rsidRPr="00BA671B" w14:paraId="078BBD53" w14:textId="77777777" w:rsidTr="00FE787A">
        <w:tc>
          <w:tcPr>
            <w:tcW w:w="2724" w:type="pct"/>
            <w:shd w:val="clear" w:color="auto" w:fill="D9D9D9" w:themeFill="background1" w:themeFillShade="D9"/>
          </w:tcPr>
          <w:p w14:paraId="555D98B9" w14:textId="449D5518" w:rsidR="00BA671B" w:rsidRPr="00FE787A" w:rsidRDefault="00BA671B" w:rsidP="00CA27F9">
            <w:pPr>
              <w:rPr>
                <w:b/>
                <w:bCs/>
              </w:rPr>
            </w:pPr>
            <w:r w:rsidRPr="00FE787A">
              <w:rPr>
                <w:b/>
                <w:bCs/>
              </w:rPr>
              <w:t>Navn underleverandør</w:t>
            </w:r>
          </w:p>
        </w:tc>
        <w:tc>
          <w:tcPr>
            <w:tcW w:w="2276" w:type="pct"/>
            <w:shd w:val="clear" w:color="auto" w:fill="D9D9D9" w:themeFill="background1" w:themeFillShade="D9"/>
          </w:tcPr>
          <w:p w14:paraId="0ECC636C" w14:textId="05C9F0DF" w:rsidR="00BA671B" w:rsidRPr="00FE787A" w:rsidRDefault="00BA671B" w:rsidP="00CA27F9">
            <w:pPr>
              <w:rPr>
                <w:b/>
                <w:bCs/>
              </w:rPr>
            </w:pPr>
            <w:r w:rsidRPr="00FE787A">
              <w:rPr>
                <w:b/>
                <w:bCs/>
              </w:rPr>
              <w:t>Organisasjonsnummer</w:t>
            </w:r>
          </w:p>
        </w:tc>
      </w:tr>
      <w:tr w:rsidR="00BA671B" w14:paraId="098DDDF9" w14:textId="77777777" w:rsidTr="00FE787A">
        <w:tc>
          <w:tcPr>
            <w:tcW w:w="2724" w:type="pct"/>
          </w:tcPr>
          <w:p w14:paraId="16EAD28D" w14:textId="77777777" w:rsidR="00BA671B" w:rsidRDefault="00BA671B" w:rsidP="00CA27F9"/>
        </w:tc>
        <w:tc>
          <w:tcPr>
            <w:tcW w:w="2276" w:type="pct"/>
          </w:tcPr>
          <w:p w14:paraId="6D8EB1E3" w14:textId="77777777" w:rsidR="00BA671B" w:rsidRDefault="00BA671B" w:rsidP="00CA27F9"/>
        </w:tc>
      </w:tr>
      <w:tr w:rsidR="00BA671B" w14:paraId="7C52C81A" w14:textId="77777777" w:rsidTr="00FE787A">
        <w:tc>
          <w:tcPr>
            <w:tcW w:w="2724" w:type="pct"/>
          </w:tcPr>
          <w:p w14:paraId="22894DE9" w14:textId="77777777" w:rsidR="00BA671B" w:rsidRDefault="00BA671B" w:rsidP="00CA27F9"/>
        </w:tc>
        <w:tc>
          <w:tcPr>
            <w:tcW w:w="2276" w:type="pct"/>
          </w:tcPr>
          <w:p w14:paraId="756B272D" w14:textId="77777777" w:rsidR="00BA671B" w:rsidRDefault="00BA671B" w:rsidP="00CA27F9"/>
        </w:tc>
      </w:tr>
      <w:tr w:rsidR="00BA671B" w14:paraId="519DF7EC" w14:textId="77777777" w:rsidTr="00FE787A">
        <w:tc>
          <w:tcPr>
            <w:tcW w:w="2724" w:type="pct"/>
          </w:tcPr>
          <w:p w14:paraId="0ED386E8" w14:textId="77777777" w:rsidR="00BA671B" w:rsidRDefault="00BA671B" w:rsidP="00CA27F9"/>
        </w:tc>
        <w:tc>
          <w:tcPr>
            <w:tcW w:w="2276" w:type="pct"/>
          </w:tcPr>
          <w:p w14:paraId="1202BB2F" w14:textId="77777777" w:rsidR="00BA671B" w:rsidRDefault="00BA671B" w:rsidP="00CA27F9"/>
        </w:tc>
      </w:tr>
    </w:tbl>
    <w:p w14:paraId="0A771433" w14:textId="5ADA78F5" w:rsidR="00CA27F9" w:rsidRDefault="00BA671B" w:rsidP="00BA671B">
      <w:pPr>
        <w:pStyle w:val="Overskrift3"/>
      </w:pPr>
      <w:r>
        <w:t>Dokumentasjon underleverandører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="004D5EF3" w:rsidRPr="00DD6B07" w14:paraId="3C90192D" w14:textId="77777777" w:rsidTr="00DD6B07">
        <w:tc>
          <w:tcPr>
            <w:tcW w:w="8217" w:type="dxa"/>
            <w:shd w:val="clear" w:color="auto" w:fill="D9D9D9" w:themeFill="background1" w:themeFillShade="D9"/>
          </w:tcPr>
          <w:p w14:paraId="050648CE" w14:textId="77777777" w:rsidR="004D5EF3" w:rsidRPr="00DD6B07" w:rsidRDefault="004D5EF3" w:rsidP="00DD6B07">
            <w:pPr>
              <w:rPr>
                <w:b/>
                <w:bCs/>
              </w:rPr>
            </w:pPr>
            <w:r w:rsidRPr="00DD6B07">
              <w:rPr>
                <w:b/>
                <w:bCs/>
              </w:rPr>
              <w:t>Dokument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5D23AC26" w14:textId="77777777" w:rsidR="004D5EF3" w:rsidRPr="00DD6B07" w:rsidRDefault="004D5EF3" w:rsidP="00DD6B07">
            <w:pPr>
              <w:rPr>
                <w:b/>
                <w:bCs/>
              </w:rPr>
            </w:pPr>
            <w:r w:rsidRPr="00DD6B07">
              <w:rPr>
                <w:b/>
                <w:bCs/>
              </w:rPr>
              <w:t>Kryss av</w:t>
            </w:r>
          </w:p>
        </w:tc>
      </w:tr>
      <w:tr w:rsidR="004D5EF3" w14:paraId="0303D508" w14:textId="77777777" w:rsidTr="00DD6B07">
        <w:tc>
          <w:tcPr>
            <w:tcW w:w="8217" w:type="dxa"/>
          </w:tcPr>
          <w:p w14:paraId="4260F229" w14:textId="25DBB487" w:rsidR="004D5EF3" w:rsidRDefault="004D5EF3" w:rsidP="00DD6B07">
            <w:r>
              <w:t>ESPD-skjema underleverandører</w:t>
            </w:r>
          </w:p>
        </w:tc>
        <w:tc>
          <w:tcPr>
            <w:tcW w:w="1133" w:type="dxa"/>
          </w:tcPr>
          <w:p w14:paraId="1C36F28D" w14:textId="77777777" w:rsidR="004D5EF3" w:rsidRDefault="008405AE" w:rsidP="00DD6B07">
            <w:pPr>
              <w:jc w:val="center"/>
            </w:pPr>
            <w:sdt>
              <w:sdtPr>
                <w:id w:val="-515612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5EF3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</w:tr>
      <w:tr w:rsidR="004D5EF3" w14:paraId="3A9A4086" w14:textId="77777777" w:rsidTr="00DD6B07">
        <w:tc>
          <w:tcPr>
            <w:tcW w:w="8217" w:type="dxa"/>
          </w:tcPr>
          <w:p w14:paraId="45104429" w14:textId="0F231330" w:rsidR="004D5EF3" w:rsidRDefault="004D5EF3" w:rsidP="00DD6B07">
            <w:r>
              <w:t>Forpliktelseserklæringer fra evt. underleverandører</w:t>
            </w:r>
          </w:p>
        </w:tc>
        <w:tc>
          <w:tcPr>
            <w:tcW w:w="1133" w:type="dxa"/>
          </w:tcPr>
          <w:p w14:paraId="1C13B1D7" w14:textId="77777777" w:rsidR="004D5EF3" w:rsidRDefault="008405AE" w:rsidP="00DD6B07">
            <w:pPr>
              <w:jc w:val="center"/>
            </w:pPr>
            <w:sdt>
              <w:sdtPr>
                <w:id w:val="-360048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5EF3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</w:tr>
    </w:tbl>
    <w:p w14:paraId="0EB7338F" w14:textId="1DFFFC79" w:rsidR="005F2F20" w:rsidRDefault="00BD78E8" w:rsidP="00741789">
      <w:pPr>
        <w:pStyle w:val="Overskrift1"/>
      </w:pPr>
      <w:r>
        <w:t>Vedståelse</w:t>
      </w:r>
    </w:p>
    <w:p w14:paraId="2541B8A6" w14:textId="1D1F45E8" w:rsidR="003A6B93" w:rsidRPr="00120C6C" w:rsidRDefault="003A6B93" w:rsidP="003A6B93">
      <w:r w:rsidRPr="00120C6C">
        <w:t xml:space="preserve">Det bekreftes at tilbudet vedstås frem til vedståelsesfristens utløp som oppgitt i konkurransegrunnlaget, evt. frem til </w:t>
      </w:r>
      <w:proofErr w:type="spellStart"/>
      <w:r w:rsidRPr="00120C6C">
        <w:t>kontraktssignering</w:t>
      </w:r>
      <w:proofErr w:type="spellEnd"/>
      <w:r w:rsidRPr="00120C6C">
        <w:t xml:space="preserve"> dersom det skjer før.</w:t>
      </w:r>
    </w:p>
    <w:p w14:paraId="7E08D3F3" w14:textId="77777777" w:rsidR="007806C0" w:rsidRDefault="007806C0" w:rsidP="003A6B93"/>
    <w:p w14:paraId="1C99D0C9" w14:textId="33B81A79" w:rsidR="003A6B93" w:rsidRPr="00120C6C" w:rsidRDefault="003A6B93" w:rsidP="003A6B93">
      <w:r w:rsidRPr="00120C6C">
        <w:t>Vi ser frem til å høre fra dere.</w:t>
      </w:r>
    </w:p>
    <w:p w14:paraId="53EB8197" w14:textId="77777777" w:rsidR="003A6B93" w:rsidRPr="00120C6C" w:rsidRDefault="003A6B93" w:rsidP="003A6B93"/>
    <w:p w14:paraId="04453F3D" w14:textId="77777777" w:rsidR="00960E6A" w:rsidRDefault="003A6B93" w:rsidP="00A72694">
      <w:r w:rsidRPr="00120C6C">
        <w:t>Med vennlig hilsen</w:t>
      </w:r>
    </w:p>
    <w:p w14:paraId="2AFF6F77" w14:textId="77777777" w:rsidR="00960E6A" w:rsidRDefault="00960E6A" w:rsidP="00A72694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13"/>
        <w:gridCol w:w="7937"/>
      </w:tblGrid>
      <w:tr w:rsidR="000B11CE" w14:paraId="54086609" w14:textId="77777777" w:rsidTr="00FE787A">
        <w:tc>
          <w:tcPr>
            <w:tcW w:w="1413" w:type="dxa"/>
          </w:tcPr>
          <w:p w14:paraId="63B15674" w14:textId="1D773D1E" w:rsidR="000B11CE" w:rsidRPr="00FE787A" w:rsidRDefault="000B11CE" w:rsidP="00A72694">
            <w:pPr>
              <w:rPr>
                <w:b/>
                <w:bCs/>
              </w:rPr>
            </w:pPr>
            <w:r w:rsidRPr="00FE787A">
              <w:rPr>
                <w:b/>
                <w:bCs/>
              </w:rPr>
              <w:t>Sted/dato</w:t>
            </w:r>
          </w:p>
        </w:tc>
        <w:tc>
          <w:tcPr>
            <w:tcW w:w="7937" w:type="dxa"/>
          </w:tcPr>
          <w:p w14:paraId="254E9DCC" w14:textId="57AE46E0" w:rsidR="000B11CE" w:rsidRPr="00E12E7B" w:rsidRDefault="00E12E7B" w:rsidP="00A72694">
            <w:pPr>
              <w:rPr>
                <w:highlight w:val="yellow"/>
              </w:rPr>
            </w:pPr>
            <w:r w:rsidRPr="00E12E7B">
              <w:rPr>
                <w:highlight w:val="yellow"/>
              </w:rPr>
              <w:t>xx</w:t>
            </w:r>
          </w:p>
        </w:tc>
      </w:tr>
      <w:tr w:rsidR="000B11CE" w14:paraId="4DAC03FF" w14:textId="77777777" w:rsidTr="00FE787A">
        <w:tc>
          <w:tcPr>
            <w:tcW w:w="1413" w:type="dxa"/>
          </w:tcPr>
          <w:p w14:paraId="613F59AF" w14:textId="157330CD" w:rsidR="000B11CE" w:rsidRPr="00FE787A" w:rsidRDefault="000B11CE" w:rsidP="00A72694">
            <w:pPr>
              <w:rPr>
                <w:b/>
                <w:bCs/>
              </w:rPr>
            </w:pPr>
            <w:r w:rsidRPr="00FE787A">
              <w:rPr>
                <w:b/>
                <w:bCs/>
              </w:rPr>
              <w:t>Signatur</w:t>
            </w:r>
            <w:r w:rsidR="00C672FC">
              <w:rPr>
                <w:b/>
                <w:bCs/>
              </w:rPr>
              <w:t>*</w:t>
            </w:r>
          </w:p>
        </w:tc>
        <w:tc>
          <w:tcPr>
            <w:tcW w:w="7937" w:type="dxa"/>
          </w:tcPr>
          <w:p w14:paraId="2CAC4893" w14:textId="1926325D" w:rsidR="000B11CE" w:rsidRPr="00E12E7B" w:rsidRDefault="00E12E7B" w:rsidP="00A72694">
            <w:pPr>
              <w:rPr>
                <w:highlight w:val="yellow"/>
              </w:rPr>
            </w:pPr>
            <w:r w:rsidRPr="00E12E7B">
              <w:rPr>
                <w:highlight w:val="yellow"/>
              </w:rPr>
              <w:t>xx</w:t>
            </w:r>
          </w:p>
          <w:p w14:paraId="5660766C" w14:textId="77777777" w:rsidR="000B11CE" w:rsidRPr="00E12E7B" w:rsidRDefault="000B11CE" w:rsidP="00A72694">
            <w:pPr>
              <w:rPr>
                <w:highlight w:val="yellow"/>
              </w:rPr>
            </w:pPr>
          </w:p>
        </w:tc>
      </w:tr>
      <w:tr w:rsidR="000B11CE" w14:paraId="78C9853C" w14:textId="77777777" w:rsidTr="00FE787A">
        <w:tc>
          <w:tcPr>
            <w:tcW w:w="1413" w:type="dxa"/>
          </w:tcPr>
          <w:p w14:paraId="5B2223A7" w14:textId="5A02BAE7" w:rsidR="000B11CE" w:rsidRPr="00FE787A" w:rsidRDefault="000B11CE" w:rsidP="00A72694">
            <w:pPr>
              <w:rPr>
                <w:b/>
                <w:bCs/>
              </w:rPr>
            </w:pPr>
            <w:r w:rsidRPr="00FE787A">
              <w:rPr>
                <w:b/>
                <w:bCs/>
              </w:rPr>
              <w:t>Navn</w:t>
            </w:r>
          </w:p>
        </w:tc>
        <w:tc>
          <w:tcPr>
            <w:tcW w:w="7937" w:type="dxa"/>
          </w:tcPr>
          <w:p w14:paraId="47BEAB96" w14:textId="2A053C2F" w:rsidR="000B11CE" w:rsidRPr="00E12E7B" w:rsidRDefault="00E12E7B" w:rsidP="00A72694">
            <w:pPr>
              <w:rPr>
                <w:highlight w:val="yellow"/>
              </w:rPr>
            </w:pPr>
            <w:r w:rsidRPr="00E12E7B">
              <w:rPr>
                <w:highlight w:val="yellow"/>
              </w:rPr>
              <w:t>xx</w:t>
            </w:r>
          </w:p>
        </w:tc>
      </w:tr>
      <w:tr w:rsidR="000B11CE" w14:paraId="3387A498" w14:textId="77777777" w:rsidTr="00FE787A">
        <w:tc>
          <w:tcPr>
            <w:tcW w:w="1413" w:type="dxa"/>
          </w:tcPr>
          <w:p w14:paraId="660956A4" w14:textId="27FCD194" w:rsidR="000B11CE" w:rsidRPr="00FE787A" w:rsidRDefault="000B11CE" w:rsidP="00A72694">
            <w:pPr>
              <w:rPr>
                <w:b/>
                <w:bCs/>
              </w:rPr>
            </w:pPr>
            <w:r w:rsidRPr="00FE787A">
              <w:rPr>
                <w:b/>
                <w:bCs/>
              </w:rPr>
              <w:t>Tittel</w:t>
            </w:r>
          </w:p>
        </w:tc>
        <w:tc>
          <w:tcPr>
            <w:tcW w:w="7937" w:type="dxa"/>
          </w:tcPr>
          <w:p w14:paraId="0F4DB78F" w14:textId="0100BCD8" w:rsidR="000B11CE" w:rsidRPr="00E12E7B" w:rsidRDefault="00E12E7B" w:rsidP="00A72694">
            <w:pPr>
              <w:rPr>
                <w:highlight w:val="yellow"/>
              </w:rPr>
            </w:pPr>
            <w:r w:rsidRPr="00E12E7B">
              <w:rPr>
                <w:highlight w:val="yellow"/>
              </w:rPr>
              <w:t>xx</w:t>
            </w:r>
          </w:p>
        </w:tc>
      </w:tr>
    </w:tbl>
    <w:p w14:paraId="0752878E" w14:textId="2157459C" w:rsidR="00DA7A1A" w:rsidRDefault="00DA7A1A" w:rsidP="003B0312">
      <w:pPr>
        <w:rPr>
          <w:highlight w:val="yellow"/>
        </w:rPr>
      </w:pPr>
    </w:p>
    <w:p w14:paraId="1D46D020" w14:textId="3FFFF22D" w:rsidR="00C672FC" w:rsidRPr="005A6764" w:rsidRDefault="00E03BDD" w:rsidP="003B0312">
      <w:r>
        <w:t>*</w:t>
      </w:r>
      <w:r w:rsidR="005A6764" w:rsidRPr="005A6764">
        <w:t xml:space="preserve">Dokumentet skal signeres av person </w:t>
      </w:r>
      <w:r w:rsidR="00AF63FA">
        <w:t>med tilstrekkelig fullmakt til å pådra leverandøren forpliktelser.</w:t>
      </w:r>
    </w:p>
    <w:sectPr w:rsidR="00C672FC" w:rsidRPr="005A6764" w:rsidSect="003628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08321" w14:textId="77777777" w:rsidR="008405AE" w:rsidRDefault="008405AE" w:rsidP="00D7129D">
      <w:r>
        <w:separator/>
      </w:r>
    </w:p>
  </w:endnote>
  <w:endnote w:type="continuationSeparator" w:id="0">
    <w:p w14:paraId="4B0B435E" w14:textId="77777777" w:rsidR="008405AE" w:rsidRDefault="008405AE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8B4BA" w14:textId="77777777" w:rsidR="008405AE" w:rsidRDefault="008405AE" w:rsidP="00D7129D">
      <w:r>
        <w:separator/>
      </w:r>
    </w:p>
  </w:footnote>
  <w:footnote w:type="continuationSeparator" w:id="0">
    <w:p w14:paraId="7AB9E1E1" w14:textId="77777777" w:rsidR="008405AE" w:rsidRDefault="008405AE" w:rsidP="00D7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502FC"/>
    <w:multiLevelType w:val="hybridMultilevel"/>
    <w:tmpl w:val="EE501C6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211B5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329647183">
    <w:abstractNumId w:val="0"/>
  </w:num>
  <w:num w:numId="2" w16cid:durableId="406000580">
    <w:abstractNumId w:val="1"/>
  </w:num>
  <w:num w:numId="3" w16cid:durableId="2048875373">
    <w:abstractNumId w:val="2"/>
  </w:num>
  <w:num w:numId="4" w16cid:durableId="4337926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080"/>
    <w:rsid w:val="000458A7"/>
    <w:rsid w:val="00045BAD"/>
    <w:rsid w:val="00046265"/>
    <w:rsid w:val="00046B60"/>
    <w:rsid w:val="00047F98"/>
    <w:rsid w:val="0005014C"/>
    <w:rsid w:val="000508DA"/>
    <w:rsid w:val="00050D64"/>
    <w:rsid w:val="0005171D"/>
    <w:rsid w:val="00053A54"/>
    <w:rsid w:val="00053F72"/>
    <w:rsid w:val="00054A69"/>
    <w:rsid w:val="00055B93"/>
    <w:rsid w:val="00056512"/>
    <w:rsid w:val="00056D8D"/>
    <w:rsid w:val="00057B23"/>
    <w:rsid w:val="00060AB4"/>
    <w:rsid w:val="00061461"/>
    <w:rsid w:val="00063704"/>
    <w:rsid w:val="000642F6"/>
    <w:rsid w:val="00066652"/>
    <w:rsid w:val="000669DA"/>
    <w:rsid w:val="00066BB1"/>
    <w:rsid w:val="00067DEF"/>
    <w:rsid w:val="00070EC9"/>
    <w:rsid w:val="00071ACC"/>
    <w:rsid w:val="0007322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59E"/>
    <w:rsid w:val="000869EE"/>
    <w:rsid w:val="00086E5A"/>
    <w:rsid w:val="000910BC"/>
    <w:rsid w:val="00091444"/>
    <w:rsid w:val="000921FB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11CE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4BD9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24C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643"/>
    <w:rsid w:val="00116F46"/>
    <w:rsid w:val="00117765"/>
    <w:rsid w:val="001202E2"/>
    <w:rsid w:val="0012032F"/>
    <w:rsid w:val="00120C6C"/>
    <w:rsid w:val="00120F70"/>
    <w:rsid w:val="00121337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483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B7C8D"/>
    <w:rsid w:val="001C0D54"/>
    <w:rsid w:val="001C0DB6"/>
    <w:rsid w:val="001C18E6"/>
    <w:rsid w:val="001C2396"/>
    <w:rsid w:val="001C2641"/>
    <w:rsid w:val="001C3704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31F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1F7E6E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3D5E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B2E"/>
    <w:rsid w:val="00230C68"/>
    <w:rsid w:val="00232030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6D7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E7E4B"/>
    <w:rsid w:val="002F0643"/>
    <w:rsid w:val="002F3037"/>
    <w:rsid w:val="002F3C85"/>
    <w:rsid w:val="002F502D"/>
    <w:rsid w:val="002F52B8"/>
    <w:rsid w:val="00300FFD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17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0D1A"/>
    <w:rsid w:val="003A18CD"/>
    <w:rsid w:val="003A2E8C"/>
    <w:rsid w:val="003A49E1"/>
    <w:rsid w:val="003A4A5B"/>
    <w:rsid w:val="003A5E90"/>
    <w:rsid w:val="003A6B93"/>
    <w:rsid w:val="003A78C7"/>
    <w:rsid w:val="003B0312"/>
    <w:rsid w:val="003B2211"/>
    <w:rsid w:val="003B41F3"/>
    <w:rsid w:val="003B4CCA"/>
    <w:rsid w:val="003B5277"/>
    <w:rsid w:val="003B583D"/>
    <w:rsid w:val="003B5C3A"/>
    <w:rsid w:val="003C0A36"/>
    <w:rsid w:val="003C1150"/>
    <w:rsid w:val="003C29DA"/>
    <w:rsid w:val="003C29E7"/>
    <w:rsid w:val="003C2A25"/>
    <w:rsid w:val="003C2EA5"/>
    <w:rsid w:val="003C3367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0FE"/>
    <w:rsid w:val="003F1313"/>
    <w:rsid w:val="003F21D2"/>
    <w:rsid w:val="003F2BA3"/>
    <w:rsid w:val="003F2BC2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5F2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0CBB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37E73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383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87B3D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2CB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5EF3"/>
    <w:rsid w:val="004D7F35"/>
    <w:rsid w:val="004E0124"/>
    <w:rsid w:val="004E085E"/>
    <w:rsid w:val="004E14F1"/>
    <w:rsid w:val="004E22D6"/>
    <w:rsid w:val="004E28BE"/>
    <w:rsid w:val="004E2A8C"/>
    <w:rsid w:val="004E3651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5AC7"/>
    <w:rsid w:val="0050639C"/>
    <w:rsid w:val="00507721"/>
    <w:rsid w:val="00511BE1"/>
    <w:rsid w:val="005132E9"/>
    <w:rsid w:val="00514047"/>
    <w:rsid w:val="005147CD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42E"/>
    <w:rsid w:val="00534726"/>
    <w:rsid w:val="00534DA7"/>
    <w:rsid w:val="0053592D"/>
    <w:rsid w:val="00535BE0"/>
    <w:rsid w:val="0053624B"/>
    <w:rsid w:val="005363E8"/>
    <w:rsid w:val="00536E8D"/>
    <w:rsid w:val="0054019A"/>
    <w:rsid w:val="00540349"/>
    <w:rsid w:val="00541087"/>
    <w:rsid w:val="00541BFD"/>
    <w:rsid w:val="00542FCB"/>
    <w:rsid w:val="00543524"/>
    <w:rsid w:val="005438C1"/>
    <w:rsid w:val="005440F3"/>
    <w:rsid w:val="00545E8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0C27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2267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676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0A6"/>
    <w:rsid w:val="005B6E16"/>
    <w:rsid w:val="005B73A4"/>
    <w:rsid w:val="005B7C82"/>
    <w:rsid w:val="005C1287"/>
    <w:rsid w:val="005C5B5B"/>
    <w:rsid w:val="005C6096"/>
    <w:rsid w:val="005C6912"/>
    <w:rsid w:val="005C7D97"/>
    <w:rsid w:val="005C7E56"/>
    <w:rsid w:val="005D12D7"/>
    <w:rsid w:val="005D19E5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6BFF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17C2B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2BE"/>
    <w:rsid w:val="00641811"/>
    <w:rsid w:val="00641A80"/>
    <w:rsid w:val="006424ED"/>
    <w:rsid w:val="00642E1E"/>
    <w:rsid w:val="00642FCA"/>
    <w:rsid w:val="00643A01"/>
    <w:rsid w:val="0064407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39B9"/>
    <w:rsid w:val="00654011"/>
    <w:rsid w:val="00654B28"/>
    <w:rsid w:val="00654E58"/>
    <w:rsid w:val="00655B9D"/>
    <w:rsid w:val="006560CF"/>
    <w:rsid w:val="0065699C"/>
    <w:rsid w:val="006570F9"/>
    <w:rsid w:val="00657C22"/>
    <w:rsid w:val="00660AEF"/>
    <w:rsid w:val="006618DE"/>
    <w:rsid w:val="0066194D"/>
    <w:rsid w:val="006619AE"/>
    <w:rsid w:val="00661A07"/>
    <w:rsid w:val="006655D4"/>
    <w:rsid w:val="006661BB"/>
    <w:rsid w:val="00666C6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3382"/>
    <w:rsid w:val="006A477A"/>
    <w:rsid w:val="006A5D38"/>
    <w:rsid w:val="006A6D1D"/>
    <w:rsid w:val="006A7627"/>
    <w:rsid w:val="006A776B"/>
    <w:rsid w:val="006B0E88"/>
    <w:rsid w:val="006B11FC"/>
    <w:rsid w:val="006B1377"/>
    <w:rsid w:val="006B18A2"/>
    <w:rsid w:val="006B1EF2"/>
    <w:rsid w:val="006B226B"/>
    <w:rsid w:val="006B2B77"/>
    <w:rsid w:val="006B3318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B7F3F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3C43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1E0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1789"/>
    <w:rsid w:val="00742360"/>
    <w:rsid w:val="00743EE5"/>
    <w:rsid w:val="00743F1F"/>
    <w:rsid w:val="00745990"/>
    <w:rsid w:val="00745E3D"/>
    <w:rsid w:val="00746073"/>
    <w:rsid w:val="00747F8D"/>
    <w:rsid w:val="00750065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C0"/>
    <w:rsid w:val="007806F5"/>
    <w:rsid w:val="00780934"/>
    <w:rsid w:val="00780B73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A7D10"/>
    <w:rsid w:val="007B105A"/>
    <w:rsid w:val="007B18EC"/>
    <w:rsid w:val="007B1AAD"/>
    <w:rsid w:val="007B1DBE"/>
    <w:rsid w:val="007B1DC0"/>
    <w:rsid w:val="007B2035"/>
    <w:rsid w:val="007B24C1"/>
    <w:rsid w:val="007B25FC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51D"/>
    <w:rsid w:val="007C2699"/>
    <w:rsid w:val="007C2875"/>
    <w:rsid w:val="007C3A8B"/>
    <w:rsid w:val="007C5A86"/>
    <w:rsid w:val="007C5B17"/>
    <w:rsid w:val="007C62B3"/>
    <w:rsid w:val="007C63FB"/>
    <w:rsid w:val="007C6478"/>
    <w:rsid w:val="007C79F2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4E4E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1B7F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5AE"/>
    <w:rsid w:val="00840615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880"/>
    <w:rsid w:val="00854FFE"/>
    <w:rsid w:val="00856973"/>
    <w:rsid w:val="00856B8A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33B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2CF8"/>
    <w:rsid w:val="00883170"/>
    <w:rsid w:val="008840E8"/>
    <w:rsid w:val="008845A6"/>
    <w:rsid w:val="00884C47"/>
    <w:rsid w:val="00885D09"/>
    <w:rsid w:val="0088694C"/>
    <w:rsid w:val="00890E94"/>
    <w:rsid w:val="0089176E"/>
    <w:rsid w:val="00892CCE"/>
    <w:rsid w:val="00892D82"/>
    <w:rsid w:val="00893149"/>
    <w:rsid w:val="008932F5"/>
    <w:rsid w:val="00893D5E"/>
    <w:rsid w:val="00896E0D"/>
    <w:rsid w:val="008A014C"/>
    <w:rsid w:val="008A1B83"/>
    <w:rsid w:val="008A2040"/>
    <w:rsid w:val="008A3972"/>
    <w:rsid w:val="008A40C3"/>
    <w:rsid w:val="008A5125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15B9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277F"/>
    <w:rsid w:val="00943320"/>
    <w:rsid w:val="00943540"/>
    <w:rsid w:val="00946028"/>
    <w:rsid w:val="009466D9"/>
    <w:rsid w:val="00946E41"/>
    <w:rsid w:val="00946F64"/>
    <w:rsid w:val="00947178"/>
    <w:rsid w:val="00950544"/>
    <w:rsid w:val="0095171B"/>
    <w:rsid w:val="0095198D"/>
    <w:rsid w:val="00952A3B"/>
    <w:rsid w:val="00952B46"/>
    <w:rsid w:val="00952C2F"/>
    <w:rsid w:val="0095351B"/>
    <w:rsid w:val="00954070"/>
    <w:rsid w:val="0095415A"/>
    <w:rsid w:val="00955B69"/>
    <w:rsid w:val="0095621E"/>
    <w:rsid w:val="0095668F"/>
    <w:rsid w:val="00957B81"/>
    <w:rsid w:val="00957ECD"/>
    <w:rsid w:val="009601EE"/>
    <w:rsid w:val="00960E6A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2F97"/>
    <w:rsid w:val="00974ABA"/>
    <w:rsid w:val="0097695D"/>
    <w:rsid w:val="009771C3"/>
    <w:rsid w:val="00977455"/>
    <w:rsid w:val="009777E0"/>
    <w:rsid w:val="00980FC3"/>
    <w:rsid w:val="00983744"/>
    <w:rsid w:val="00984CD8"/>
    <w:rsid w:val="009859F7"/>
    <w:rsid w:val="0098680D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1D87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0A4"/>
    <w:rsid w:val="009E7639"/>
    <w:rsid w:val="009F0B9A"/>
    <w:rsid w:val="009F1238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5606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C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57F36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480"/>
    <w:rsid w:val="00AB6874"/>
    <w:rsid w:val="00AB6BC7"/>
    <w:rsid w:val="00AB6E2C"/>
    <w:rsid w:val="00AB7190"/>
    <w:rsid w:val="00AB7B90"/>
    <w:rsid w:val="00AC095D"/>
    <w:rsid w:val="00AC0D49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D73AC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3FA"/>
    <w:rsid w:val="00AF6BAF"/>
    <w:rsid w:val="00AF73EC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3EC2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AD0"/>
    <w:rsid w:val="00B33BA0"/>
    <w:rsid w:val="00B33D98"/>
    <w:rsid w:val="00B3408F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24E0"/>
    <w:rsid w:val="00B842C9"/>
    <w:rsid w:val="00B8462C"/>
    <w:rsid w:val="00B86002"/>
    <w:rsid w:val="00B878E8"/>
    <w:rsid w:val="00B87995"/>
    <w:rsid w:val="00B87E89"/>
    <w:rsid w:val="00B9149F"/>
    <w:rsid w:val="00B92642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19F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671B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8E8"/>
    <w:rsid w:val="00BD7B28"/>
    <w:rsid w:val="00BE089F"/>
    <w:rsid w:val="00BE0E9B"/>
    <w:rsid w:val="00BE35B0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BF16C8"/>
    <w:rsid w:val="00C01520"/>
    <w:rsid w:val="00C015AD"/>
    <w:rsid w:val="00C01F44"/>
    <w:rsid w:val="00C01FAE"/>
    <w:rsid w:val="00C02218"/>
    <w:rsid w:val="00C0269A"/>
    <w:rsid w:val="00C051D7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3F2A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34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2FC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7F9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85A"/>
    <w:rsid w:val="00CB0FFF"/>
    <w:rsid w:val="00CB1825"/>
    <w:rsid w:val="00CB2786"/>
    <w:rsid w:val="00CB3579"/>
    <w:rsid w:val="00CB4380"/>
    <w:rsid w:val="00CC00C1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DE0"/>
    <w:rsid w:val="00CC5E17"/>
    <w:rsid w:val="00CC646C"/>
    <w:rsid w:val="00CC6DA9"/>
    <w:rsid w:val="00CD34FE"/>
    <w:rsid w:val="00CD3CC5"/>
    <w:rsid w:val="00CD3EB9"/>
    <w:rsid w:val="00CD4F32"/>
    <w:rsid w:val="00CD59E2"/>
    <w:rsid w:val="00CD5BCF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16BB"/>
    <w:rsid w:val="00CE373F"/>
    <w:rsid w:val="00CE4362"/>
    <w:rsid w:val="00CE4792"/>
    <w:rsid w:val="00CE5E41"/>
    <w:rsid w:val="00CE75E7"/>
    <w:rsid w:val="00CE7AFD"/>
    <w:rsid w:val="00CE7C74"/>
    <w:rsid w:val="00CE7FBC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0B"/>
    <w:rsid w:val="00D64E80"/>
    <w:rsid w:val="00D654FD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647"/>
    <w:rsid w:val="00D96A61"/>
    <w:rsid w:val="00DA0D41"/>
    <w:rsid w:val="00DA0E17"/>
    <w:rsid w:val="00DA426B"/>
    <w:rsid w:val="00DA58D8"/>
    <w:rsid w:val="00DA5D1C"/>
    <w:rsid w:val="00DA64A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73B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3BDD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7B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6A1F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045E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851"/>
    <w:rsid w:val="00EC4B22"/>
    <w:rsid w:val="00EC4C62"/>
    <w:rsid w:val="00EC73EF"/>
    <w:rsid w:val="00ED3545"/>
    <w:rsid w:val="00ED3CA9"/>
    <w:rsid w:val="00ED40A7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830"/>
    <w:rsid w:val="00EE3D44"/>
    <w:rsid w:val="00EE458A"/>
    <w:rsid w:val="00EE469A"/>
    <w:rsid w:val="00EE47C7"/>
    <w:rsid w:val="00EE6B64"/>
    <w:rsid w:val="00EF2389"/>
    <w:rsid w:val="00EF372F"/>
    <w:rsid w:val="00EF506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6B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880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8CD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AA2"/>
    <w:rsid w:val="00F76B73"/>
    <w:rsid w:val="00F77493"/>
    <w:rsid w:val="00F77C4B"/>
    <w:rsid w:val="00F802A7"/>
    <w:rsid w:val="00F80DE4"/>
    <w:rsid w:val="00F81832"/>
    <w:rsid w:val="00F82441"/>
    <w:rsid w:val="00F8340E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34F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6581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E787A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87011"/>
  <w15:docId w15:val="{E4FD7967-CBBB-48F4-B535-5338231B7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461"/>
    <w:pPr>
      <w:spacing w:line="259" w:lineRule="auto"/>
    </w:pPr>
    <w:rPr>
      <w:rFonts w:asciiTheme="minorHAnsi" w:eastAsia="Times New Roman" w:hAnsiTheme="minorHAnsi"/>
      <w:sz w:val="22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61461"/>
    <w:pPr>
      <w:keepNext/>
      <w:numPr>
        <w:numId w:val="4"/>
      </w:numPr>
      <w:spacing w:before="240" w:after="240"/>
      <w:outlineLvl w:val="0"/>
    </w:pPr>
    <w:rPr>
      <w:rFonts w:cs="Arial"/>
      <w:b/>
      <w:bCs/>
      <w:kern w:val="32"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41811"/>
    <w:pPr>
      <w:keepNext/>
      <w:keepLines/>
      <w:numPr>
        <w:ilvl w:val="1"/>
        <w:numId w:val="4"/>
      </w:numPr>
      <w:spacing w:before="240" w:after="120"/>
      <w:outlineLvl w:val="1"/>
    </w:pPr>
    <w:rPr>
      <w:rFonts w:asciiTheme="majorHAnsi" w:eastAsiaTheme="majorEastAsia" w:hAnsiTheme="majorHAnsi" w:cstheme="majorBidi"/>
      <w:b/>
      <w:sz w:val="20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A27F9"/>
    <w:pPr>
      <w:keepNext/>
      <w:keepLines/>
      <w:numPr>
        <w:ilvl w:val="2"/>
        <w:numId w:val="4"/>
      </w:numPr>
      <w:spacing w:before="240" w:after="120"/>
      <w:outlineLvl w:val="2"/>
    </w:pPr>
    <w:rPr>
      <w:rFonts w:asciiTheme="majorHAnsi" w:eastAsiaTheme="majorEastAsia" w:hAnsiTheme="majorHAnsi" w:cstheme="majorBidi"/>
      <w:i/>
      <w:sz w:val="20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61461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61461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61461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61461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61461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61461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061461"/>
    <w:rPr>
      <w:rFonts w:asciiTheme="minorHAnsi" w:eastAsia="Times New Roman" w:hAnsiTheme="minorHAnsi" w:cs="Arial"/>
      <w:b/>
      <w:bCs/>
      <w:kern w:val="32"/>
      <w:sz w:val="24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F8340E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4D5EF3"/>
    <w:pPr>
      <w:spacing w:before="240" w:after="240"/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D5EF3"/>
    <w:rPr>
      <w:rFonts w:asciiTheme="majorHAnsi" w:eastAsiaTheme="majorEastAsia" w:hAnsiTheme="majorHAnsi" w:cstheme="majorBidi"/>
      <w:spacing w:val="-10"/>
      <w:kern w:val="28"/>
      <w:sz w:val="40"/>
      <w:szCs w:val="56"/>
      <w:lang w:val="nb-NO"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41811"/>
    <w:rPr>
      <w:rFonts w:asciiTheme="majorHAnsi" w:eastAsiaTheme="majorEastAsia" w:hAnsiTheme="majorHAnsi" w:cstheme="majorBidi"/>
      <w:b/>
      <w:szCs w:val="26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D78E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D78E8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78E8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D78E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D78E8"/>
    <w:rPr>
      <w:rFonts w:ascii="Arial" w:eastAsia="Times New Roman" w:hAnsi="Arial"/>
      <w:b/>
      <w:bCs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A27F9"/>
    <w:rPr>
      <w:rFonts w:asciiTheme="majorHAnsi" w:eastAsiaTheme="majorEastAsia" w:hAnsiTheme="majorHAnsi" w:cstheme="majorBidi"/>
      <w:i/>
      <w:szCs w:val="24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61461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4"/>
      <w:lang w:val="nb-NO"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61461"/>
    <w:rPr>
      <w:rFonts w:asciiTheme="majorHAnsi" w:eastAsiaTheme="majorEastAsia" w:hAnsiTheme="majorHAnsi" w:cstheme="majorBidi"/>
      <w:color w:val="365F91" w:themeColor="accent1" w:themeShade="BF"/>
      <w:sz w:val="22"/>
      <w:szCs w:val="24"/>
      <w:lang w:val="nb-NO"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61461"/>
    <w:rPr>
      <w:rFonts w:asciiTheme="majorHAnsi" w:eastAsiaTheme="majorEastAsia" w:hAnsiTheme="majorHAnsi" w:cstheme="majorBidi"/>
      <w:color w:val="243F60" w:themeColor="accent1" w:themeShade="7F"/>
      <w:sz w:val="22"/>
      <w:szCs w:val="24"/>
      <w:lang w:val="nb-NO"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61461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4"/>
      <w:lang w:val="nb-NO"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6146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614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 w:eastAsia="nb-NO"/>
    </w:rPr>
  </w:style>
  <w:style w:type="paragraph" w:styleId="Revisjon">
    <w:name w:val="Revision"/>
    <w:hidden/>
    <w:uiPriority w:val="99"/>
    <w:semiHidden/>
    <w:rsid w:val="00821B7F"/>
    <w:rPr>
      <w:rFonts w:asciiTheme="minorHAnsi" w:eastAsia="Times New Roman" w:hAnsiTheme="minorHAnsi"/>
      <w:sz w:val="22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6ED3647451849925E6D7696AFA702" ma:contentTypeVersion="3" ma:contentTypeDescription="Opprett et nytt dokument." ma:contentTypeScope="" ma:versionID="2a849815c7b15f05853b235770cad7f1">
  <xsd:schema xmlns:xsd="http://www.w3.org/2001/XMLSchema" xmlns:xs="http://www.w3.org/2001/XMLSchema" xmlns:p="http://schemas.microsoft.com/office/2006/metadata/properties" xmlns:ns2="6c3a652e-8c59-42aa-ab2a-2c239acc15fe" targetNamespace="http://schemas.microsoft.com/office/2006/metadata/properties" ma:root="true" ma:fieldsID="6dc4fae6888ac50804e413fd7bf45e5b" ns2:_="">
    <xsd:import namespace="6c3a652e-8c59-42aa-ab2a-2c239acc15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a652e-8c59-42aa-ab2a-2c239acc1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0C7147-2D5F-4B4C-8E59-443E79D9BD8A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http://schemas.microsoft.com/sharepoint/v3/fields"/>
    <ds:schemaRef ds:uri="79032b30-9771-4dda-897f-0a6b2e5b9bae"/>
  </ds:schemaRefs>
</ds:datastoreItem>
</file>

<file path=customXml/itemProps2.xml><?xml version="1.0" encoding="utf-8"?>
<ds:datastoreItem xmlns:ds="http://schemas.openxmlformats.org/officeDocument/2006/customXml" ds:itemID="{7E4B9D0D-A598-425E-BB79-B4021FA72658}"/>
</file>

<file path=customXml/itemProps3.xml><?xml version="1.0" encoding="utf-8"?>
<ds:datastoreItem xmlns:ds="http://schemas.openxmlformats.org/officeDocument/2006/customXml" ds:itemID="{D5057193-2342-4547-917B-9B4D547BC8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6C64AF-2E2F-4C99-BC51-F95875D91E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9a10672-822f-4467-a5ba-5bb375967c05}" enabled="0" method="" siteId="{09a10672-822f-4467-a5ba-5bb375967c0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122</TotalTime>
  <Pages>2</Pages>
  <Words>401</Words>
  <Characters>2126</Characters>
  <Application>Microsoft Office Word</Application>
  <DocSecurity>0</DocSecurity>
  <Lines>17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Løkken, Steinar</dc:creator>
  <cp:lastModifiedBy>Gry Loftesnes</cp:lastModifiedBy>
  <cp:revision>73</cp:revision>
  <dcterms:created xsi:type="dcterms:W3CDTF">2021-02-25T07:55:00Z</dcterms:created>
  <dcterms:modified xsi:type="dcterms:W3CDTF">2026-09-03T10:23:00Z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0x010100E926ED3647451849925E6D7696AFA702</vt:lpwstr>
  </property>
  <property fmtid="{D5CDD505-2E9C-101B-9397-08002B2CF9AE}" pid="3" name="Order">
    <vt:r8>40900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